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Leyton and Wanstead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Leyton and Wanstead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Leyton and Wanstead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Leyton and Wanstead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Leyton and Wanstead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Leyton and Wanstead are estimated to have a score of 1-2 on the PGSI (low-risk gambling), whilst </w:t>
      </w:r>
      <w:r w:rsidRPr="00773DF7">
        <w:rPr>
          <w:rFonts w:ascii="Libre Franklin Light" w:hAnsi="Libre Franklin Light" w:cs="Calibri Light"/>
          <w:b/>
          <w:bCs/>
          <w:color w:val="C45911" w:themeColor="accent2" w:themeShade="BF"/>
        </w:rPr>
        <w:t xml:space="preserve">5.3%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76.4% </w:t>
      </w:r>
      <w:r w:rsidRPr="004747BF">
        <w:rPr>
          <w:rFonts w:ascii="Libre Franklin Light" w:eastAsia="Times New Roman" w:hAnsi="Libre Franklin Light" w:cs="Calibri Light"/>
        </w:rPr>
        <w:t xml:space="preserve">of those respondents classified as PGSI 8+ in Leyton and Wanstead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Leyton and Wanstead is estimated to be </w:t>
      </w:r>
      <w:r w:rsidRPr="00773DF7">
        <w:rPr>
          <w:rFonts w:ascii="Libre Franklin Light" w:eastAsia="Times New Roman" w:hAnsi="Libre Franklin Light" w:cs="Calibri Light"/>
          <w:b/>
          <w:bCs/>
          <w:color w:val="C45911" w:themeColor="accent2" w:themeShade="BF"/>
        </w:rPr>
        <w:t xml:space="preserve">£4,469,747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Leyton and Wanstead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19.7%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Leyton and Wanstead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Leyton and Wanstead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Leyton and Wanstead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eyton and Wanstea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Leyton and Wanstead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eyton and Wanstea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Leyton and Wanstead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Leyton and Wanstead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76.4%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eyton and Wanstea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Leyton and Wanstead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36.0%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Leyton and Wanstead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Leyton and Wanstead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74.2%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Leyton and Wanstead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Leyton and Wanstead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Leyton and Wanstead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£4,469,747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Leyton and Wanstead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£72,805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£1,505,645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£107,859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£30,335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£55,615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£2,697,488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£4,469,747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Leyton and Wanstead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Leyton and Wanstead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25.3%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Leyton and Wanstead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Leyton and Wanstead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47.7%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Leyton and Wanstead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Leyton and Wanstead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60.0%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Leyton and Wanstead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25.3%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Leyton and Wanstead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Leyton and Wanstead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47.7%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Leyton and Wanstead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Leyton and Wanstead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60.0%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Leyton and Wanstead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8E8131D-89F9-44EB-B374-8B48B8A43A3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